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Chesham and Amersham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Chesham and Amersham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Chesham and Amersham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Chesham and Amersham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Chesham and Amersham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Chesham and Amersham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Chesham and Amersham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Chesham and Amersham is estimated to be </w:t>
      </w:r>
      <w:r w:rsidRPr="00773DF7">
        <w:rPr>
          <w:rFonts w:ascii="Libre Franklin Light" w:eastAsia="Times New Roman" w:hAnsi="Libre Franklin Light" w:cs="Calibri Light"/>
          <w:b/>
          <w:bCs/>
          <w:color w:val="C45911" w:themeColor="accent2" w:themeShade="BF"/>
        </w:rPr>
        <w:t xml:space="preserve">£1,285,142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Chesham and Amersham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Chesham and Amersham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Chesham and Amersham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Chesham and Amersham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sham and Amers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Chesham and Amersham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sham and Amers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Chesham and Amersham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Chesham and Amersham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sham and Amers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Chesham and Amersham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Chesham and Amersham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Chesham and Amersham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Chesham and Amersham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Chesham and Amersham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Chesham and Amersham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£1,285,142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Chesham and Amersham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£20,933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£432,903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£31,012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£15,990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£775,582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£1,285,142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Chesham and Amersham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Chesham and Amersham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Chesham and Amersham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Chesham and Amersham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Chesham and Amersham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Chesham and Amersham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43.7%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Chesham and Amersham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Chesham and Amersham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Chesham and Amersham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Chesham and Amersham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Chesham and Amersham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Chesham and Amersham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35C6EBB-13CC-486B-B2B8-D43466542F0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